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CCA96" w14:textId="297EF0CC" w:rsidR="008712EF" w:rsidRDefault="008712EF" w:rsidP="00871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 WG4 Meeting #117</w:t>
      </w:r>
      <w:r>
        <w:rPr>
          <w:b/>
          <w:i/>
          <w:noProof/>
          <w:sz w:val="28"/>
        </w:rPr>
        <w:tab/>
      </w:r>
      <w:r w:rsidR="003041C5" w:rsidRPr="003041C5">
        <w:rPr>
          <w:rFonts w:cs="Arial"/>
          <w:b/>
          <w:color w:val="000000"/>
          <w:sz w:val="24"/>
          <w:szCs w:val="24"/>
          <w:lang w:val="en-US" w:eastAsia="zh-CN"/>
        </w:rPr>
        <w:t>R4-2520416</w:t>
      </w:r>
    </w:p>
    <w:p w14:paraId="0664AD58" w14:textId="77777777" w:rsidR="008712EF" w:rsidRDefault="008712EF" w:rsidP="008712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p w14:paraId="09143182" w14:textId="77777777" w:rsidR="00705CE6" w:rsidRPr="008712EF" w:rsidRDefault="00705CE6" w:rsidP="00705CE6">
      <w:pPr>
        <w:rPr>
          <w:rFonts w:ascii="Arial" w:hAnsi="Arial" w:cs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3F4996">
              <w:tc>
                <w:tcPr>
                  <w:tcW w:w="1559" w:type="dxa"/>
                  <w:shd w:val="pct30" w:color="FFFF00" w:fill="auto"/>
                </w:tcPr>
                <w:p w14:paraId="4B62C08C" w14:textId="543C079B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r w:rsidR="00C0001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6.104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1A3F8FF7" w:rsidR="00705CE6" w:rsidRDefault="00FF6A08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5010</w:t>
                  </w:r>
                  <w:bookmarkStart w:id="0" w:name="_GoBack"/>
                  <w:bookmarkEnd w:id="0"/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05F12681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C05059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6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</w:t>
                  </w:r>
                  <w:r w:rsidR="00C05059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16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92CB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4EA813" w:rsidR="00F25D98" w:rsidRDefault="00304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578EF" w:rsidR="007B23E8" w:rsidRPr="007B23E8" w:rsidRDefault="00946E4B">
            <w:pPr>
              <w:pStyle w:val="CRCoverPage"/>
              <w:spacing w:after="0"/>
              <w:ind w:left="100"/>
              <w:rPr>
                <w:noProof/>
              </w:rPr>
            </w:pPr>
            <w:r w:rsidRPr="00946E4B">
              <w:t>(NB_IOT-Core)</w:t>
            </w:r>
            <w:r w:rsidR="00F2614F">
              <w:t xml:space="preserve"> </w:t>
            </w:r>
            <w:r w:rsidR="007B23E8" w:rsidRPr="00D0276D">
              <w:t>CR for TS36104 to correct NB-IoT Medium Range BS OBUE requirements</w:t>
            </w:r>
            <w:r w:rsidR="007B23E8">
              <w:t xml:space="preserve"> </w:t>
            </w:r>
            <w:r w:rsidR="007B23E8">
              <w:rPr>
                <w:rFonts w:hint="eastAsia"/>
                <w:lang w:eastAsia="zh-CN"/>
              </w:rPr>
              <w:t>for</w:t>
            </w:r>
            <w:r w:rsidR="007B23E8">
              <w:t xml:space="preserve"> </w:t>
            </w:r>
            <w:r w:rsidR="007B23E8">
              <w:rPr>
                <w:rFonts w:hint="eastAsia"/>
                <w:lang w:eastAsia="zh-CN"/>
              </w:rPr>
              <w:t>R</w:t>
            </w:r>
            <w:r w:rsidR="007B23E8">
              <w:t>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486B8" w:rsidR="001E41F3" w:rsidRDefault="005D2A99">
            <w:pPr>
              <w:pStyle w:val="CRCoverPage"/>
              <w:spacing w:after="0"/>
              <w:ind w:left="100"/>
              <w:rPr>
                <w:noProof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42732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AC6C5A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AC6C5A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3277" w:rsidR="001E41F3" w:rsidRDefault="005D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92540" w:rsidR="001E41F3" w:rsidRDefault="00EB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E6">
              <w:t>Rel-1</w:t>
            </w:r>
            <w:r w:rsidR="00AC6C5A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26DF3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7310B95F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63A47742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378001A8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44CC6C56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71650511" w:rsidR="00AC6C5A" w:rsidRPr="0089405D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8B77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4105F2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0BF8B" w:rsidR="00A342FD" w:rsidRDefault="003041C5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8DF592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4"/>
        <w:rPr>
          <w:lang w:eastAsia="zh-CN"/>
        </w:rPr>
      </w:pPr>
      <w:bookmarkStart w:id="2" w:name="_Toc20997786"/>
      <w:bookmarkStart w:id="3" w:name="_Toc29478465"/>
      <w:bookmarkStart w:id="4" w:name="_Toc35933063"/>
      <w:bookmarkStart w:id="5" w:name="_Toc35935351"/>
      <w:bookmarkStart w:id="6" w:name="_Toc37162935"/>
      <w:bookmarkStart w:id="7" w:name="_Toc37173263"/>
      <w:bookmarkStart w:id="8" w:name="_Toc37173515"/>
      <w:bookmarkStart w:id="9" w:name="_Toc44754071"/>
      <w:bookmarkStart w:id="10" w:name="_Toc45825499"/>
      <w:bookmarkStart w:id="11" w:name="_Toc45825751"/>
      <w:bookmarkStart w:id="12" w:name="_Toc45826003"/>
      <w:bookmarkStart w:id="13" w:name="_Toc45826255"/>
      <w:bookmarkStart w:id="14" w:name="_Toc52466421"/>
      <w:bookmarkStart w:id="15" w:name="_Toc66869406"/>
      <w:bookmarkStart w:id="16" w:name="_Toc66872224"/>
      <w:bookmarkStart w:id="17" w:name="_Toc75173381"/>
      <w:bookmarkStart w:id="18" w:name="_Toc76497197"/>
      <w:bookmarkStart w:id="19" w:name="_Toc82893998"/>
      <w:bookmarkStart w:id="20" w:name="_Toc89684529"/>
      <w:bookmarkStart w:id="21" w:name="_Toc98574670"/>
      <w:bookmarkStart w:id="22" w:name="_Toc123306898"/>
      <w:bookmarkStart w:id="23" w:name="_Toc123308043"/>
      <w:bookmarkStart w:id="24" w:name="_Toc124187099"/>
      <w:bookmarkStart w:id="25" w:name="_Toc130824904"/>
      <w:bookmarkStart w:id="26" w:name="_Toc137388764"/>
      <w:bookmarkStart w:id="27" w:name="_Toc137454310"/>
      <w:bookmarkStart w:id="28" w:name="_Toc138894637"/>
      <w:bookmarkStart w:id="29" w:name="_Toc145034794"/>
      <w:bookmarkStart w:id="30" w:name="_Toc153185343"/>
      <w:bookmarkStart w:id="31" w:name="_Toc161926218"/>
      <w:bookmarkStart w:id="32" w:name="_Toc163214633"/>
      <w:bookmarkStart w:id="33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4pt;height:26.3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4647790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35pt;height:26.3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4647791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34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35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7pt;height:26.3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4647792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4pt;height:26.3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4647793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5pt;height:46.05pt" o:ole="" fillcolor="window">
                  <v:imagedata r:id="rId21" o:title=""/>
                </v:shape>
                <o:OLEObject Type="Embed" ProgID="Equation.3" ShapeID="_x0000_i1029" DrawAspect="Content" ObjectID="_1824647794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7pt;height:46.05pt" o:ole="" fillcolor="window">
                  <v:imagedata r:id="rId23" o:title=""/>
                </v:shape>
                <o:OLEObject Type="Embed" ProgID="Equation.3" ShapeID="_x0000_i1030" DrawAspect="Content" ObjectID="_1824647795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36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37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35pt;height:31.1pt" o:ole="">
                  <v:imagedata r:id="rId25" o:title=""/>
                </v:shape>
                <o:OLEObject Type="Embed" ProgID="Equation.DSMT4" ShapeID="_x0000_i1031" DrawAspect="Content" ObjectID="_1824647796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.1pt;height:31.1pt" o:ole="" fillcolor="window">
                  <v:imagedata r:id="rId27" o:title=""/>
                </v:shape>
                <o:OLEObject Type="Embed" ProgID="Equation.DSMT4" ShapeID="_x0000_i1032" DrawAspect="Content" ObjectID="_1824647797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F13EF" w14:textId="77777777" w:rsidR="00EB22D4" w:rsidRDefault="00EB22D4">
      <w:r>
        <w:separator/>
      </w:r>
    </w:p>
  </w:endnote>
  <w:endnote w:type="continuationSeparator" w:id="0">
    <w:p w14:paraId="5FAE1CB2" w14:textId="77777777" w:rsidR="00EB22D4" w:rsidRDefault="00EB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A97B3" w14:textId="77777777" w:rsidR="00EB22D4" w:rsidRDefault="00EB22D4">
      <w:r>
        <w:separator/>
      </w:r>
    </w:p>
  </w:footnote>
  <w:footnote w:type="continuationSeparator" w:id="0">
    <w:p w14:paraId="6E192380" w14:textId="77777777" w:rsidR="00EB22D4" w:rsidRDefault="00EB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1C5"/>
    <w:rsid w:val="00305409"/>
    <w:rsid w:val="003609EF"/>
    <w:rsid w:val="0036231A"/>
    <w:rsid w:val="00374DD4"/>
    <w:rsid w:val="003E1A36"/>
    <w:rsid w:val="00410371"/>
    <w:rsid w:val="004242F1"/>
    <w:rsid w:val="00440FF9"/>
    <w:rsid w:val="004B75B7"/>
    <w:rsid w:val="004F330C"/>
    <w:rsid w:val="005141D9"/>
    <w:rsid w:val="00514B51"/>
    <w:rsid w:val="0051580D"/>
    <w:rsid w:val="00547111"/>
    <w:rsid w:val="00592D74"/>
    <w:rsid w:val="005D2A99"/>
    <w:rsid w:val="005E2C44"/>
    <w:rsid w:val="00621188"/>
    <w:rsid w:val="006257ED"/>
    <w:rsid w:val="00653DE4"/>
    <w:rsid w:val="00665C47"/>
    <w:rsid w:val="00695808"/>
    <w:rsid w:val="006B46FB"/>
    <w:rsid w:val="006E21FB"/>
    <w:rsid w:val="00705CE6"/>
    <w:rsid w:val="00792342"/>
    <w:rsid w:val="007977A8"/>
    <w:rsid w:val="007B23E8"/>
    <w:rsid w:val="007B512A"/>
    <w:rsid w:val="007C2097"/>
    <w:rsid w:val="007D6A07"/>
    <w:rsid w:val="007E4B2B"/>
    <w:rsid w:val="007F7259"/>
    <w:rsid w:val="008040A8"/>
    <w:rsid w:val="008279FA"/>
    <w:rsid w:val="008626E7"/>
    <w:rsid w:val="00870EE7"/>
    <w:rsid w:val="008712EF"/>
    <w:rsid w:val="008863B9"/>
    <w:rsid w:val="0089405D"/>
    <w:rsid w:val="00896732"/>
    <w:rsid w:val="008A45A6"/>
    <w:rsid w:val="008D3CCC"/>
    <w:rsid w:val="008F3789"/>
    <w:rsid w:val="008F686C"/>
    <w:rsid w:val="00905BFF"/>
    <w:rsid w:val="009148DE"/>
    <w:rsid w:val="00941E30"/>
    <w:rsid w:val="009459DB"/>
    <w:rsid w:val="00946E4B"/>
    <w:rsid w:val="009531B0"/>
    <w:rsid w:val="009741B3"/>
    <w:rsid w:val="009777D9"/>
    <w:rsid w:val="009839BC"/>
    <w:rsid w:val="00991B88"/>
    <w:rsid w:val="009A5753"/>
    <w:rsid w:val="009A579D"/>
    <w:rsid w:val="009B67CC"/>
    <w:rsid w:val="009D0903"/>
    <w:rsid w:val="009E1E51"/>
    <w:rsid w:val="009E3297"/>
    <w:rsid w:val="009F734F"/>
    <w:rsid w:val="00A246B6"/>
    <w:rsid w:val="00A342FD"/>
    <w:rsid w:val="00A47E70"/>
    <w:rsid w:val="00A50CF0"/>
    <w:rsid w:val="00A7671C"/>
    <w:rsid w:val="00A81405"/>
    <w:rsid w:val="00AA2CBC"/>
    <w:rsid w:val="00AB4D57"/>
    <w:rsid w:val="00AC352D"/>
    <w:rsid w:val="00AC5820"/>
    <w:rsid w:val="00AC6C5A"/>
    <w:rsid w:val="00AD1CD8"/>
    <w:rsid w:val="00B258BB"/>
    <w:rsid w:val="00B67B97"/>
    <w:rsid w:val="00B913F0"/>
    <w:rsid w:val="00B968C8"/>
    <w:rsid w:val="00BA3EC5"/>
    <w:rsid w:val="00BA51D9"/>
    <w:rsid w:val="00BB5DFC"/>
    <w:rsid w:val="00BD279D"/>
    <w:rsid w:val="00BD6BB8"/>
    <w:rsid w:val="00C00018"/>
    <w:rsid w:val="00C05059"/>
    <w:rsid w:val="00C41A2B"/>
    <w:rsid w:val="00C66BA2"/>
    <w:rsid w:val="00C870F6"/>
    <w:rsid w:val="00C907B5"/>
    <w:rsid w:val="00C95985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E13F3D"/>
    <w:rsid w:val="00E34898"/>
    <w:rsid w:val="00EB09B7"/>
    <w:rsid w:val="00EB22D4"/>
    <w:rsid w:val="00EE54BA"/>
    <w:rsid w:val="00EE7D7C"/>
    <w:rsid w:val="00F25D98"/>
    <w:rsid w:val="00F2614F"/>
    <w:rsid w:val="00F300FB"/>
    <w:rsid w:val="00F370D2"/>
    <w:rsid w:val="00F96F4C"/>
    <w:rsid w:val="00FB6386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5D2A99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a"/>
    <w:rsid w:val="0089405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6111-67D2-4364-9D3F-5CFE9B5B8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27</cp:revision>
  <cp:lastPrinted>1899-12-31T23:00:00Z</cp:lastPrinted>
  <dcterms:created xsi:type="dcterms:W3CDTF">2020-02-03T08:32:00Z</dcterms:created>
  <dcterms:modified xsi:type="dcterms:W3CDTF">2025-11-14T09:50:00Z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